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724" w:rsidRDefault="004D5724" w:rsidP="00430FCF">
      <w:pPr>
        <w:spacing w:after="0"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BC4DBA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Pr="00AF12F9">
        <w:rPr>
          <w:b/>
          <w:sz w:val="28"/>
          <w:szCs w:val="28"/>
        </w:rPr>
        <w:t>июня - День молодежи</w:t>
      </w:r>
    </w:p>
    <w:p w:rsidR="004D5724" w:rsidRPr="00AF12F9" w:rsidRDefault="004D5724" w:rsidP="00430FCF">
      <w:pPr>
        <w:spacing w:after="0" w:line="312" w:lineRule="auto"/>
        <w:jc w:val="center"/>
        <w:rPr>
          <w:b/>
          <w:sz w:val="28"/>
          <w:szCs w:val="28"/>
        </w:rPr>
      </w:pPr>
    </w:p>
    <w:p w:rsidR="004D5724" w:rsidRDefault="004D5724" w:rsidP="00D81FF5">
      <w:pPr>
        <w:spacing w:after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Ежегодно в последнее воскресенье июня Россия, а вместе с ней и Удмуртская Республика, отмечает День молодежи.</w:t>
      </w:r>
    </w:p>
    <w:p w:rsidR="004D5724" w:rsidRDefault="004D5724" w:rsidP="00D81FF5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Удмуртской Республике на начало 201</w:t>
      </w:r>
      <w:r w:rsidRPr="00CC3B85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проживало 374,4 тыс. человек в возрасте 16-34 года или четверть всего постоянного населения, причем</w:t>
      </w:r>
      <w:r w:rsidRPr="00133C2E">
        <w:rPr>
          <w:sz w:val="28"/>
          <w:szCs w:val="28"/>
        </w:rPr>
        <w:t xml:space="preserve"> </w:t>
      </w:r>
      <w:r>
        <w:rPr>
          <w:sz w:val="28"/>
          <w:szCs w:val="28"/>
        </w:rPr>
        <w:t>71% молодёжи республики проживало в городских поселениях. В общей численности молодежи мужчин и женщин равное количество. При этом в городских поселениях на 1000 молодых мужчин приходится 1086 молодых женщин, в сельской местности – 791 женщина.</w:t>
      </w:r>
    </w:p>
    <w:p w:rsidR="004D5724" w:rsidRPr="004759C4" w:rsidRDefault="004D5724" w:rsidP="00D81FF5">
      <w:pPr>
        <w:spacing w:after="0" w:line="360" w:lineRule="auto"/>
        <w:jc w:val="both"/>
        <w:rPr>
          <w:sz w:val="28"/>
          <w:szCs w:val="28"/>
        </w:rPr>
      </w:pPr>
      <w:r w:rsidRPr="004759C4">
        <w:rPr>
          <w:sz w:val="28"/>
          <w:szCs w:val="28"/>
        </w:rPr>
        <w:tab/>
        <w:t>Традиционно в возрасте до 35 лет молодые люди стремятся создать семью.</w:t>
      </w:r>
      <w:r w:rsidRPr="004759C4">
        <w:rPr>
          <w:i/>
          <w:sz w:val="28"/>
          <w:szCs w:val="28"/>
        </w:rPr>
        <w:t xml:space="preserve"> </w:t>
      </w:r>
      <w:r w:rsidRPr="004759C4">
        <w:rPr>
          <w:sz w:val="28"/>
          <w:szCs w:val="28"/>
        </w:rPr>
        <w:t xml:space="preserve">Из </w:t>
      </w:r>
      <w:r>
        <w:rPr>
          <w:sz w:val="28"/>
          <w:szCs w:val="28"/>
        </w:rPr>
        <w:t>8,6</w:t>
      </w:r>
      <w:r w:rsidRPr="004759C4">
        <w:rPr>
          <w:sz w:val="28"/>
          <w:szCs w:val="28"/>
        </w:rPr>
        <w:t xml:space="preserve"> тыс. пар, зарегистрировавших брак в Удмуртской Республике в 201</w:t>
      </w:r>
      <w:r>
        <w:rPr>
          <w:sz w:val="28"/>
          <w:szCs w:val="28"/>
        </w:rPr>
        <w:t>6</w:t>
      </w:r>
      <w:r w:rsidRPr="004759C4">
        <w:rPr>
          <w:sz w:val="28"/>
          <w:szCs w:val="28"/>
        </w:rPr>
        <w:t xml:space="preserve"> году, 82% женщин и 77% мужчин моложе 35 лет. При этом, за год создано </w:t>
      </w:r>
      <w:r>
        <w:rPr>
          <w:sz w:val="28"/>
          <w:szCs w:val="28"/>
        </w:rPr>
        <w:t xml:space="preserve">более 6 </w:t>
      </w:r>
      <w:r w:rsidRPr="004759C4">
        <w:rPr>
          <w:sz w:val="28"/>
          <w:szCs w:val="28"/>
        </w:rPr>
        <w:t>тыс. молодых семей, где оба супруга в возрасте до 34 лет. Наиболее активным возрастом вступления в брак среди женщин являлась возрастная группа 20-24 года. В</w:t>
      </w:r>
      <w:r>
        <w:rPr>
          <w:sz w:val="28"/>
          <w:szCs w:val="28"/>
        </w:rPr>
        <w:t xml:space="preserve"> 2016</w:t>
      </w:r>
      <w:r w:rsidRPr="004759C4">
        <w:rPr>
          <w:sz w:val="28"/>
          <w:szCs w:val="28"/>
        </w:rPr>
        <w:t xml:space="preserve"> году в этой возрастной группе вступили в брак 3</w:t>
      </w:r>
      <w:r>
        <w:rPr>
          <w:sz w:val="28"/>
          <w:szCs w:val="28"/>
        </w:rPr>
        <w:t>0</w:t>
      </w:r>
      <w:r w:rsidRPr="004759C4">
        <w:rPr>
          <w:sz w:val="28"/>
          <w:szCs w:val="28"/>
        </w:rPr>
        <w:t>% женщин. Мужчины наиболее часто вступают в брак в возрасте 25-29 лет (3</w:t>
      </w:r>
      <w:r>
        <w:rPr>
          <w:sz w:val="28"/>
          <w:szCs w:val="28"/>
        </w:rPr>
        <w:t>3</w:t>
      </w:r>
      <w:r w:rsidRPr="004759C4">
        <w:rPr>
          <w:sz w:val="28"/>
          <w:szCs w:val="28"/>
        </w:rPr>
        <w:t>%).</w:t>
      </w:r>
    </w:p>
    <w:p w:rsidR="004D5724" w:rsidRPr="00430FCF" w:rsidRDefault="004D5724" w:rsidP="00D81FF5">
      <w:pPr>
        <w:spacing w:after="0" w:line="360" w:lineRule="auto"/>
        <w:jc w:val="both"/>
        <w:rPr>
          <w:sz w:val="28"/>
          <w:szCs w:val="28"/>
        </w:rPr>
      </w:pPr>
      <w:r w:rsidRPr="00430FCF">
        <w:rPr>
          <w:sz w:val="28"/>
          <w:szCs w:val="28"/>
        </w:rPr>
        <w:tab/>
        <w:t>День молодежи – это праздник творчества и вдохновения, энергии и задора, познания и самоутверждения, любви и романтики.</w:t>
      </w:r>
    </w:p>
    <w:p w:rsidR="004D5724" w:rsidRDefault="004D5724" w:rsidP="00D81FF5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 праздником, д</w:t>
      </w:r>
      <w:r w:rsidRPr="00430FCF">
        <w:rPr>
          <w:sz w:val="28"/>
          <w:szCs w:val="28"/>
        </w:rPr>
        <w:t>орогая молодежь! Будьте здоровы и полны жизненных сил и энергии!</w:t>
      </w:r>
    </w:p>
    <w:p w:rsidR="004D5724" w:rsidRDefault="004D5724" w:rsidP="00430FCF">
      <w:pPr>
        <w:spacing w:after="0" w:line="312" w:lineRule="auto"/>
        <w:jc w:val="both"/>
        <w:rPr>
          <w:sz w:val="28"/>
          <w:szCs w:val="28"/>
        </w:rPr>
      </w:pPr>
    </w:p>
    <w:p w:rsidR="004D5724" w:rsidRDefault="004D5724" w:rsidP="00430FCF">
      <w:pPr>
        <w:spacing w:after="0" w:line="312" w:lineRule="auto"/>
        <w:jc w:val="both"/>
        <w:rPr>
          <w:sz w:val="28"/>
          <w:szCs w:val="28"/>
        </w:rPr>
      </w:pPr>
    </w:p>
    <w:p w:rsidR="004D5724" w:rsidRDefault="004D5724" w:rsidP="00430FCF">
      <w:pPr>
        <w:spacing w:after="0" w:line="312" w:lineRule="auto"/>
        <w:jc w:val="both"/>
        <w:rPr>
          <w:sz w:val="28"/>
          <w:szCs w:val="28"/>
        </w:rPr>
      </w:pPr>
    </w:p>
    <w:p w:rsidR="004D5724" w:rsidRDefault="004D5724" w:rsidP="00430FCF">
      <w:pPr>
        <w:spacing w:after="0" w:line="312" w:lineRule="auto"/>
        <w:jc w:val="both"/>
        <w:rPr>
          <w:sz w:val="28"/>
          <w:szCs w:val="28"/>
        </w:rPr>
      </w:pPr>
    </w:p>
    <w:p w:rsidR="004D5724" w:rsidRDefault="004D5724" w:rsidP="00430FCF">
      <w:pPr>
        <w:spacing w:after="0" w:line="312" w:lineRule="auto"/>
        <w:jc w:val="both"/>
        <w:rPr>
          <w:sz w:val="28"/>
          <w:szCs w:val="28"/>
        </w:rPr>
      </w:pPr>
    </w:p>
    <w:p w:rsidR="004D5724" w:rsidRDefault="004D5724" w:rsidP="00430FCF">
      <w:pPr>
        <w:spacing w:after="0" w:line="312" w:lineRule="auto"/>
        <w:jc w:val="both"/>
        <w:rPr>
          <w:sz w:val="28"/>
          <w:szCs w:val="28"/>
        </w:rPr>
      </w:pPr>
    </w:p>
    <w:p w:rsidR="004D5724" w:rsidRDefault="004D5724" w:rsidP="00430FCF">
      <w:pPr>
        <w:spacing w:after="0" w:line="312" w:lineRule="auto"/>
        <w:jc w:val="both"/>
        <w:rPr>
          <w:sz w:val="28"/>
          <w:szCs w:val="28"/>
        </w:rPr>
      </w:pPr>
    </w:p>
    <w:p w:rsidR="004D5724" w:rsidRPr="00125FFE" w:rsidRDefault="004D5724" w:rsidP="00EC7237">
      <w:pPr>
        <w:spacing w:after="0" w:line="240" w:lineRule="auto"/>
        <w:jc w:val="both"/>
        <w:rPr>
          <w:sz w:val="20"/>
        </w:rPr>
      </w:pPr>
      <w:r w:rsidRPr="00125FFE">
        <w:rPr>
          <w:sz w:val="20"/>
        </w:rPr>
        <w:t>Кунгурова И.Ю.</w:t>
      </w:r>
    </w:p>
    <w:p w:rsidR="004D5724" w:rsidRPr="00125FFE" w:rsidRDefault="004D5724" w:rsidP="00EC7237">
      <w:pPr>
        <w:spacing w:after="0" w:line="240" w:lineRule="auto"/>
        <w:jc w:val="both"/>
        <w:rPr>
          <w:sz w:val="20"/>
        </w:rPr>
      </w:pPr>
      <w:r w:rsidRPr="00125FFE">
        <w:rPr>
          <w:sz w:val="20"/>
        </w:rPr>
        <w:t xml:space="preserve">Специалист – эксперт отдела </w:t>
      </w:r>
    </w:p>
    <w:p w:rsidR="004D5724" w:rsidRPr="00125FFE" w:rsidRDefault="004D5724" w:rsidP="00EC7237">
      <w:pPr>
        <w:spacing w:after="0" w:line="240" w:lineRule="auto"/>
        <w:jc w:val="both"/>
        <w:rPr>
          <w:sz w:val="20"/>
        </w:rPr>
      </w:pPr>
      <w:r w:rsidRPr="00125FFE">
        <w:rPr>
          <w:sz w:val="20"/>
        </w:rPr>
        <w:t>статистики уровня жизни Удмуртстата</w:t>
      </w:r>
    </w:p>
    <w:p w:rsidR="004D5724" w:rsidRPr="00430FCF" w:rsidRDefault="004D5724" w:rsidP="00430FCF">
      <w:pPr>
        <w:spacing w:after="0" w:line="312" w:lineRule="auto"/>
        <w:jc w:val="both"/>
        <w:rPr>
          <w:sz w:val="28"/>
          <w:szCs w:val="28"/>
        </w:rPr>
      </w:pPr>
    </w:p>
    <w:sectPr w:rsidR="004D5724" w:rsidRPr="00430FCF" w:rsidSect="00AF12F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E6B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30D7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5FFE"/>
    <w:rsid w:val="00126547"/>
    <w:rsid w:val="00126FF3"/>
    <w:rsid w:val="00127109"/>
    <w:rsid w:val="00127ACF"/>
    <w:rsid w:val="0013054E"/>
    <w:rsid w:val="00130D63"/>
    <w:rsid w:val="00132552"/>
    <w:rsid w:val="00133C2E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5480"/>
    <w:rsid w:val="001A609C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97C49"/>
    <w:rsid w:val="002A1627"/>
    <w:rsid w:val="002A574F"/>
    <w:rsid w:val="002B130D"/>
    <w:rsid w:val="002B3F47"/>
    <w:rsid w:val="002B78F8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4766A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0FCF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48A1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59C4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B5B7C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24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1844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472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78B3"/>
    <w:rsid w:val="006714F8"/>
    <w:rsid w:val="00671ACA"/>
    <w:rsid w:val="00672CA0"/>
    <w:rsid w:val="006732A1"/>
    <w:rsid w:val="0067484A"/>
    <w:rsid w:val="00677429"/>
    <w:rsid w:val="00681B40"/>
    <w:rsid w:val="006820F9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11D1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05"/>
    <w:rsid w:val="006B4BC2"/>
    <w:rsid w:val="006B4F5B"/>
    <w:rsid w:val="006B54A2"/>
    <w:rsid w:val="006B5C50"/>
    <w:rsid w:val="006C1A5F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CA2"/>
    <w:rsid w:val="006E34AF"/>
    <w:rsid w:val="006E6F6C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2A48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06A5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06B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51F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5ABB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865D5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5D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6FF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9E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2F9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0778"/>
    <w:rsid w:val="00B90A1C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5B5A"/>
    <w:rsid w:val="00BB64B8"/>
    <w:rsid w:val="00BB6561"/>
    <w:rsid w:val="00BB7B72"/>
    <w:rsid w:val="00BC060C"/>
    <w:rsid w:val="00BC2286"/>
    <w:rsid w:val="00BC4DBA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3612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C3B85"/>
    <w:rsid w:val="00CD07FD"/>
    <w:rsid w:val="00CD09A4"/>
    <w:rsid w:val="00CD2228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275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1FF5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44C"/>
    <w:rsid w:val="00DF0984"/>
    <w:rsid w:val="00DF290B"/>
    <w:rsid w:val="00DF4022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0F48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3C7"/>
    <w:rsid w:val="00EB3FD7"/>
    <w:rsid w:val="00EB451E"/>
    <w:rsid w:val="00EB4A60"/>
    <w:rsid w:val="00EB5758"/>
    <w:rsid w:val="00EB5B6A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48"/>
    <w:rsid w:val="00EC50B1"/>
    <w:rsid w:val="00EC513C"/>
    <w:rsid w:val="00EC58DA"/>
    <w:rsid w:val="00EC694C"/>
    <w:rsid w:val="00EC7237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1BD3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2E6B"/>
    <w:rsid w:val="00F85096"/>
    <w:rsid w:val="00F91488"/>
    <w:rsid w:val="00F92080"/>
    <w:rsid w:val="00F923A5"/>
    <w:rsid w:val="00F92AA4"/>
    <w:rsid w:val="00F94D1A"/>
    <w:rsid w:val="00F96CA1"/>
    <w:rsid w:val="00F96FD6"/>
    <w:rsid w:val="00F9711C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7A7"/>
    <w:pPr>
      <w:spacing w:after="200" w:line="276" w:lineRule="auto"/>
    </w:pPr>
    <w:rPr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81F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019"/>
    <w:rPr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159</TotalTime>
  <Pages>1</Pages>
  <Words>197</Words>
  <Characters>1128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2017-05-29T08:55:00Z</cp:lastPrinted>
  <dcterms:created xsi:type="dcterms:W3CDTF">2017-05-18T07:06:00Z</dcterms:created>
  <dcterms:modified xsi:type="dcterms:W3CDTF">2017-05-29T08:55:00Z</dcterms:modified>
</cp:coreProperties>
</file>